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CAA85" w14:textId="77777777" w:rsidR="00326CDB" w:rsidRDefault="00326CDB" w:rsidP="00326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PALMER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F36A43C" w14:textId="77777777" w:rsidR="00326CDB" w:rsidRDefault="00326CDB" w:rsidP="00326CDB">
      <w:pPr>
        <w:pStyle w:val="NoSpacing"/>
        <w:rPr>
          <w:rFonts w:cs="Times New Roman"/>
          <w:szCs w:val="24"/>
        </w:rPr>
      </w:pPr>
    </w:p>
    <w:p w14:paraId="3E474533" w14:textId="77777777" w:rsidR="00326CDB" w:rsidRDefault="00326CDB" w:rsidP="00326CDB">
      <w:pPr>
        <w:pStyle w:val="NoSpacing"/>
        <w:rPr>
          <w:rFonts w:cs="Times New Roman"/>
          <w:szCs w:val="24"/>
        </w:rPr>
      </w:pPr>
    </w:p>
    <w:p w14:paraId="4F36803B" w14:textId="77777777" w:rsidR="00326CDB" w:rsidRDefault="00326CDB" w:rsidP="00326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Robert(q.v.).</w:t>
      </w:r>
    </w:p>
    <w:p w14:paraId="78E234F1" w14:textId="77777777" w:rsidR="00326CDB" w:rsidRDefault="00326CDB" w:rsidP="00326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915F5C4" w14:textId="77777777" w:rsidR="00326CDB" w:rsidRDefault="00326CDB" w:rsidP="00326CDB">
      <w:pPr>
        <w:pStyle w:val="NoSpacing"/>
        <w:rPr>
          <w:rFonts w:cs="Times New Roman"/>
          <w:szCs w:val="24"/>
        </w:rPr>
      </w:pPr>
    </w:p>
    <w:p w14:paraId="7A822F8D" w14:textId="77777777" w:rsidR="00326CDB" w:rsidRDefault="00326CDB" w:rsidP="00326CDB">
      <w:pPr>
        <w:pStyle w:val="NoSpacing"/>
        <w:rPr>
          <w:rFonts w:cs="Times New Roman"/>
          <w:szCs w:val="24"/>
        </w:rPr>
      </w:pPr>
    </w:p>
    <w:p w14:paraId="6F671BC5" w14:textId="77777777" w:rsidR="00326CDB" w:rsidRDefault="00326CDB" w:rsidP="00326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As the executors of William </w:t>
      </w:r>
      <w:proofErr w:type="spellStart"/>
      <w:r>
        <w:rPr>
          <w:rFonts w:cs="Times New Roman"/>
          <w:szCs w:val="24"/>
        </w:rPr>
        <w:t>Rygby</w:t>
      </w:r>
      <w:proofErr w:type="spellEnd"/>
      <w:r>
        <w:rPr>
          <w:rFonts w:cs="Times New Roman"/>
          <w:szCs w:val="24"/>
        </w:rPr>
        <w:t>(q.v.) they made a plaint of debt against</w:t>
      </w:r>
    </w:p>
    <w:p w14:paraId="61A155F7" w14:textId="77777777" w:rsidR="00326CDB" w:rsidRDefault="00326CDB" w:rsidP="00326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Crouland</w:t>
      </w:r>
      <w:proofErr w:type="spellEnd"/>
      <w:r>
        <w:rPr>
          <w:rFonts w:cs="Times New Roman"/>
          <w:szCs w:val="24"/>
        </w:rPr>
        <w:t xml:space="preserve"> of Aylesbuty, Buckinghamshire(q.v.), as the executor of</w:t>
      </w:r>
    </w:p>
    <w:p w14:paraId="056BD93F" w14:textId="77777777" w:rsidR="00326CDB" w:rsidRDefault="00326CDB" w:rsidP="00326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William </w:t>
      </w:r>
      <w:proofErr w:type="spellStart"/>
      <w:r>
        <w:rPr>
          <w:rFonts w:cs="Times New Roman"/>
          <w:szCs w:val="24"/>
        </w:rPr>
        <w:t>Rygby</w:t>
      </w:r>
      <w:proofErr w:type="spellEnd"/>
      <w:r>
        <w:rPr>
          <w:rFonts w:cs="Times New Roman"/>
          <w:szCs w:val="24"/>
        </w:rPr>
        <w:t xml:space="preserve">(q.v.)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John Cony of Somerton, Oxfordshire(q.v.).   </w:t>
      </w:r>
    </w:p>
    <w:p w14:paraId="157A0AAC" w14:textId="77777777" w:rsidR="00326CDB" w:rsidRDefault="00326CDB" w:rsidP="00326CDB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(ibid.)</w:t>
      </w:r>
    </w:p>
    <w:p w14:paraId="05F83896" w14:textId="77777777" w:rsidR="00326CDB" w:rsidRDefault="00326CDB" w:rsidP="00326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As the executors of William </w:t>
      </w:r>
      <w:proofErr w:type="spellStart"/>
      <w:r>
        <w:rPr>
          <w:rFonts w:cs="Times New Roman"/>
          <w:szCs w:val="24"/>
        </w:rPr>
        <w:t>Rygby</w:t>
      </w:r>
      <w:proofErr w:type="spellEnd"/>
      <w:r>
        <w:rPr>
          <w:rFonts w:cs="Times New Roman"/>
          <w:szCs w:val="24"/>
        </w:rPr>
        <w:t>(q.v.) they made a plaint of debt against</w:t>
      </w:r>
    </w:p>
    <w:p w14:paraId="1E9F8CA4" w14:textId="77777777" w:rsidR="00326CDB" w:rsidRDefault="00326CDB" w:rsidP="00326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Thomas Stokes of Aylesbury, Buckinghamshire(q.v.), William Chapman of</w:t>
      </w:r>
    </w:p>
    <w:p w14:paraId="69E32141" w14:textId="77777777" w:rsidR="00326CDB" w:rsidRDefault="00326CDB" w:rsidP="00326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Beachendon</w:t>
      </w:r>
      <w:proofErr w:type="spellEnd"/>
      <w:r>
        <w:rPr>
          <w:rFonts w:cs="Times New Roman"/>
          <w:szCs w:val="24"/>
        </w:rPr>
        <w:t>(q.v.), William Amyot of Aylesbury(q.v.) and Richard Stacy of</w:t>
      </w:r>
    </w:p>
    <w:p w14:paraId="497FA4DD" w14:textId="77777777" w:rsidR="00326CDB" w:rsidRDefault="00326CDB" w:rsidP="00326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Aylesbury(q.v.).   (ibid.) </w:t>
      </w:r>
    </w:p>
    <w:p w14:paraId="40E47B7E" w14:textId="77777777" w:rsidR="00326CDB" w:rsidRDefault="00326CDB" w:rsidP="00326CDB">
      <w:pPr>
        <w:pStyle w:val="NoSpacing"/>
        <w:rPr>
          <w:rFonts w:cs="Times New Roman"/>
          <w:szCs w:val="24"/>
        </w:rPr>
      </w:pPr>
    </w:p>
    <w:p w14:paraId="18625603" w14:textId="77777777" w:rsidR="00326CDB" w:rsidRDefault="00326CDB" w:rsidP="00326CDB">
      <w:pPr>
        <w:pStyle w:val="NoSpacing"/>
        <w:rPr>
          <w:rFonts w:cs="Times New Roman"/>
          <w:szCs w:val="24"/>
        </w:rPr>
      </w:pPr>
    </w:p>
    <w:p w14:paraId="0F8A5E46" w14:textId="77777777" w:rsidR="00326CDB" w:rsidRDefault="00326CDB" w:rsidP="00326CDB">
      <w:pPr>
        <w:pStyle w:val="NoSpacing"/>
        <w:rPr>
          <w:rFonts w:cs="Times New Roman"/>
          <w:szCs w:val="24"/>
        </w:rPr>
      </w:pPr>
    </w:p>
    <w:p w14:paraId="4A4F6B36" w14:textId="77777777" w:rsidR="00326CDB" w:rsidRDefault="00326CDB" w:rsidP="00326C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March 2024</w:t>
      </w:r>
    </w:p>
    <w:p w14:paraId="141422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1D097" w14:textId="77777777" w:rsidR="00326CDB" w:rsidRDefault="00326CDB" w:rsidP="009139A6">
      <w:r>
        <w:separator/>
      </w:r>
    </w:p>
  </w:endnote>
  <w:endnote w:type="continuationSeparator" w:id="0">
    <w:p w14:paraId="0FC98E1F" w14:textId="77777777" w:rsidR="00326CDB" w:rsidRDefault="00326C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CDD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E7D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16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56857" w14:textId="77777777" w:rsidR="00326CDB" w:rsidRDefault="00326CDB" w:rsidP="009139A6">
      <w:r>
        <w:separator/>
      </w:r>
    </w:p>
  </w:footnote>
  <w:footnote w:type="continuationSeparator" w:id="0">
    <w:p w14:paraId="64A4BE95" w14:textId="77777777" w:rsidR="00326CDB" w:rsidRDefault="00326C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399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00E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982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CDB"/>
    <w:rsid w:val="000666E0"/>
    <w:rsid w:val="002510B7"/>
    <w:rsid w:val="00270799"/>
    <w:rsid w:val="00326CD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AF938"/>
  <w15:chartTrackingRefBased/>
  <w15:docId w15:val="{80F85DC0-7EA7-4153-AB6A-00517C73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26C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2024-04-04T14:31:00Z</dcterms:created>
  <dcterms:modified xsi:type="dcterms:W3CDTF">2024-04-04T14:31:00Z</dcterms:modified>
</cp:coreProperties>
</file>